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55604" w14:textId="77777777" w:rsidR="005B16FF" w:rsidRPr="00557A84" w:rsidRDefault="005B16FF" w:rsidP="00482FED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Maintenance principles </w:t>
      </w:r>
    </w:p>
    <w:p w14:paraId="6081C2E6" w14:textId="3B2D6D79" w:rsidR="005B16FF" w:rsidRPr="008E63F7" w:rsidRDefault="005B16FF" w:rsidP="00474F67">
      <w:pPr>
        <w:pStyle w:val="Heading1"/>
        <w:rPr>
          <w:color w:val="FC4421"/>
        </w:rPr>
      </w:pPr>
      <w:r w:rsidRPr="008E63F7">
        <w:rPr>
          <w:color w:val="FC4421"/>
        </w:rPr>
        <w:t>Worksheet 6: Landlords gas safety (</w:t>
      </w:r>
      <w:r w:rsidR="00B92864" w:rsidRPr="008E63F7">
        <w:rPr>
          <w:color w:val="FC4421"/>
        </w:rPr>
        <w:t>learner</w:t>
      </w:r>
      <w:r w:rsidRPr="008E63F7">
        <w:rPr>
          <w:color w:val="FC4421"/>
        </w:rPr>
        <w:t>)</w:t>
      </w:r>
    </w:p>
    <w:p w14:paraId="6D1EDD86" w14:textId="77777777" w:rsidR="005B16FF" w:rsidRDefault="005B16FF" w:rsidP="00E518BF"/>
    <w:p w14:paraId="54255411" w14:textId="77777777" w:rsidR="005B16FF" w:rsidRDefault="005B16FF" w:rsidP="00E518BF">
      <w:r>
        <w:t xml:space="preserve">Visit </w:t>
      </w:r>
      <w:hyperlink r:id="rId10" w:history="1">
        <w:r>
          <w:rPr>
            <w:rStyle w:val="Hyperlink"/>
          </w:rPr>
          <w:t>INDG285 L</w:t>
        </w:r>
        <w:r>
          <w:rPr>
            <w:rStyle w:val="Hyperlink"/>
          </w:rPr>
          <w:t>a</w:t>
        </w:r>
        <w:r>
          <w:rPr>
            <w:rStyle w:val="Hyperlink"/>
          </w:rPr>
          <w:t>ndlords (hse.gov.uk)</w:t>
        </w:r>
      </w:hyperlink>
      <w:r>
        <w:t xml:space="preserve"> and answer the following questions.</w:t>
      </w:r>
    </w:p>
    <w:p w14:paraId="3716E9B7" w14:textId="77777777" w:rsidR="005B16FF" w:rsidRDefault="005B16FF" w:rsidP="00E518BF"/>
    <w:p w14:paraId="0510EDA5" w14:textId="77777777" w:rsidR="005B16FF" w:rsidRDefault="005B16FF" w:rsidP="00E518BF"/>
    <w:p w14:paraId="75799673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 xml:space="preserve">What are the four main responsibilities of landlords as regards gas safety?  </w:t>
      </w:r>
    </w:p>
    <w:p w14:paraId="548DACDE" w14:textId="77777777" w:rsidR="005B16FF" w:rsidRDefault="005B16FF" w:rsidP="00764A7E">
      <w:pPr>
        <w:pStyle w:val="ListParagraph"/>
      </w:pPr>
    </w:p>
    <w:p w14:paraId="544B6918" w14:textId="772B0F96" w:rsidR="005B16FF" w:rsidRDefault="005B16FF" w:rsidP="00E518BF"/>
    <w:p w14:paraId="4A01DDCF" w14:textId="44A732D4" w:rsidR="00B92864" w:rsidRDefault="00B92864" w:rsidP="00E518BF"/>
    <w:p w14:paraId="5D55C6AE" w14:textId="3EB3EEFB" w:rsidR="00B92864" w:rsidRDefault="00B92864" w:rsidP="00E518BF"/>
    <w:p w14:paraId="17E3F0FF" w14:textId="1EA12A00" w:rsidR="00B92864" w:rsidRDefault="00B92864" w:rsidP="00E518BF"/>
    <w:p w14:paraId="27D500CB" w14:textId="318C2777" w:rsidR="00B92864" w:rsidRDefault="00B92864" w:rsidP="00E518BF"/>
    <w:p w14:paraId="68D2D127" w14:textId="7AAEA599" w:rsidR="00B92864" w:rsidRDefault="00B92864" w:rsidP="00E518BF"/>
    <w:p w14:paraId="1913D605" w14:textId="290645F9" w:rsidR="00B92864" w:rsidRDefault="00B92864" w:rsidP="00E518BF"/>
    <w:p w14:paraId="70B73839" w14:textId="3FF4C995" w:rsidR="00B92864" w:rsidRDefault="00B92864" w:rsidP="00E518BF"/>
    <w:p w14:paraId="2CE6421B" w14:textId="1882CBA5" w:rsidR="00B92864" w:rsidRDefault="00B92864" w:rsidP="00E518BF"/>
    <w:p w14:paraId="6CCB3781" w14:textId="4B1D4367" w:rsidR="00B92864" w:rsidRDefault="00B92864" w:rsidP="00E518BF"/>
    <w:p w14:paraId="3CAFA3DB" w14:textId="392DCF71" w:rsidR="00B92864" w:rsidRDefault="00B92864" w:rsidP="00E518BF"/>
    <w:p w14:paraId="2D7BF573" w14:textId="0783F6A0" w:rsidR="00B92864" w:rsidRDefault="00B92864" w:rsidP="00E518BF"/>
    <w:p w14:paraId="6C99144A" w14:textId="77777777" w:rsidR="00B92864" w:rsidRDefault="00B92864" w:rsidP="00E518BF"/>
    <w:p w14:paraId="6C0B9349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 xml:space="preserve">What gas equipment is covered? </w:t>
      </w:r>
    </w:p>
    <w:p w14:paraId="131E41FF" w14:textId="77777777" w:rsidR="005B16FF" w:rsidRPr="00764A7E" w:rsidRDefault="005B16FF" w:rsidP="00764A7E">
      <w:pPr>
        <w:rPr>
          <w:color w:val="FF0000"/>
        </w:rPr>
      </w:pPr>
    </w:p>
    <w:p w14:paraId="63B0EDB4" w14:textId="47AC559D" w:rsidR="005B16FF" w:rsidRDefault="005B16FF" w:rsidP="00E518BF"/>
    <w:p w14:paraId="395D5641" w14:textId="462E9B36" w:rsidR="00B92864" w:rsidRDefault="00B92864" w:rsidP="00E518BF"/>
    <w:p w14:paraId="05052F4D" w14:textId="32F457CB" w:rsidR="00B92864" w:rsidRDefault="00B92864" w:rsidP="00E518BF"/>
    <w:p w14:paraId="62D8D0C6" w14:textId="77777777" w:rsidR="00B92864" w:rsidRDefault="00B92864" w:rsidP="00E518BF"/>
    <w:p w14:paraId="159C094E" w14:textId="77777777" w:rsidR="005B16FF" w:rsidRDefault="005B16FF" w:rsidP="005B16FF">
      <w:pPr>
        <w:pStyle w:val="ListParagraph"/>
        <w:numPr>
          <w:ilvl w:val="0"/>
          <w:numId w:val="35"/>
        </w:numPr>
      </w:pPr>
      <w:r>
        <w:t>What are the consequences if landlords do not maintain their tenants’ gas appliances?</w:t>
      </w:r>
    </w:p>
    <w:p w14:paraId="1E1DB2EE" w14:textId="77777777" w:rsidR="005B16FF" w:rsidRDefault="005B16FF" w:rsidP="00764A7E"/>
    <w:p w14:paraId="0B117F6E" w14:textId="45EDC05D" w:rsidR="005B16FF" w:rsidRDefault="005B16FF" w:rsidP="006E1028">
      <w:pPr>
        <w:pStyle w:val="Answer"/>
      </w:pPr>
    </w:p>
    <w:p w14:paraId="4CF98162" w14:textId="77777777" w:rsidR="00B92864" w:rsidRDefault="00B92864" w:rsidP="006E1028">
      <w:pPr>
        <w:pStyle w:val="Answer"/>
      </w:pPr>
    </w:p>
    <w:p w14:paraId="7971ED7C" w14:textId="77777777" w:rsidR="006E1028" w:rsidRDefault="006E1028" w:rsidP="006E1028">
      <w:pPr>
        <w:pStyle w:val="Answer"/>
      </w:pPr>
    </w:p>
    <w:sectPr w:rsidR="006E1028" w:rsidSect="0078084F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12C5" w14:textId="77777777" w:rsidR="00BA1E6E" w:rsidRDefault="00BA1E6E">
      <w:pPr>
        <w:spacing w:before="0" w:after="0"/>
      </w:pPr>
      <w:r>
        <w:separator/>
      </w:r>
    </w:p>
  </w:endnote>
  <w:endnote w:type="continuationSeparator" w:id="0">
    <w:p w14:paraId="40809963" w14:textId="77777777" w:rsidR="00BA1E6E" w:rsidRDefault="00BA1E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5B63" w14:textId="77777777" w:rsidR="0078084F" w:rsidRPr="00F03E33" w:rsidRDefault="0078084F" w:rsidP="0078084F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72538FBF" wp14:editId="0ABE87BA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EC4E978" id="Group 4" o:spid="_x0000_s1026" style="position:absolute;margin-left:-63.15pt;margin-top:-21.25pt;width:600.95pt;height:47.4pt;z-index:251661824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5EFF0B77" w14:textId="6D52627E" w:rsidR="00110217" w:rsidRPr="0078084F" w:rsidRDefault="00110217" w:rsidP="00780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166C" w14:textId="77777777" w:rsidR="00BA1E6E" w:rsidRDefault="00BA1E6E">
      <w:pPr>
        <w:spacing w:before="0" w:after="0"/>
      </w:pPr>
      <w:r>
        <w:separator/>
      </w:r>
    </w:p>
  </w:footnote>
  <w:footnote w:type="continuationSeparator" w:id="0">
    <w:p w14:paraId="6C364B3E" w14:textId="77777777" w:rsidR="00BA1E6E" w:rsidRDefault="00BA1E6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DA8B" w14:textId="77777777" w:rsidR="008E63F7" w:rsidRPr="009C6DF4" w:rsidRDefault="008E63F7" w:rsidP="008E63F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11036BF2" wp14:editId="4B50E766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072CE" w14:textId="77777777" w:rsidR="008E63F7" w:rsidRPr="00631B61" w:rsidRDefault="008E63F7" w:rsidP="008E63F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BF10D8C" w14:textId="77777777" w:rsidR="008E63F7" w:rsidRPr="00631B61" w:rsidRDefault="008E63F7" w:rsidP="008E63F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036BF2" id="Group 1" o:spid="_x0000_s1026" style="position:absolute;margin-left:-59.55pt;margin-top:-17.95pt;width:595.3pt;height:69.85pt;z-index:251659776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8TT0AQAAEQ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">
              <v:shape id="Graphic 26" o:spid="_x0000_s1027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37072CE" w14:textId="77777777" w:rsidR="008E63F7" w:rsidRPr="00631B61" w:rsidRDefault="008E63F7" w:rsidP="008E63F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BF10D8C" w14:textId="77777777" w:rsidR="008E63F7" w:rsidRPr="00631B61" w:rsidRDefault="008E63F7" w:rsidP="008E63F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380B7CE" w14:textId="77777777" w:rsidR="008E63F7" w:rsidRPr="00744586" w:rsidRDefault="008E63F7" w:rsidP="008E63F7">
    <w:pPr>
      <w:pStyle w:val="Header"/>
    </w:pPr>
  </w:p>
  <w:p w14:paraId="7C17FAE1" w14:textId="77777777" w:rsidR="008E63F7" w:rsidRPr="004D79D2" w:rsidRDefault="008E63F7" w:rsidP="008E63F7">
    <w:pPr>
      <w:pStyle w:val="Header"/>
    </w:pPr>
  </w:p>
  <w:p w14:paraId="3F007E8B" w14:textId="77777777" w:rsidR="008E63F7" w:rsidRPr="00D5284A" w:rsidRDefault="008E63F7" w:rsidP="008E63F7">
    <w:pPr>
      <w:pStyle w:val="Header"/>
    </w:pPr>
  </w:p>
  <w:p w14:paraId="39106CE0" w14:textId="096FE7D7" w:rsidR="00110217" w:rsidRPr="008E63F7" w:rsidRDefault="00110217" w:rsidP="008E6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8673F"/>
    <w:multiLevelType w:val="hybridMultilevel"/>
    <w:tmpl w:val="3702D5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635DDC"/>
    <w:multiLevelType w:val="hybridMultilevel"/>
    <w:tmpl w:val="24C045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328DC"/>
    <w:multiLevelType w:val="hybridMultilevel"/>
    <w:tmpl w:val="43161C20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705965">
    <w:abstractNumId w:val="6"/>
  </w:num>
  <w:num w:numId="2" w16cid:durableId="168756728">
    <w:abstractNumId w:val="17"/>
  </w:num>
  <w:num w:numId="3" w16cid:durableId="1528760410">
    <w:abstractNumId w:val="24"/>
  </w:num>
  <w:num w:numId="4" w16cid:durableId="526336446">
    <w:abstractNumId w:val="19"/>
  </w:num>
  <w:num w:numId="5" w16cid:durableId="397244217">
    <w:abstractNumId w:val="9"/>
  </w:num>
  <w:num w:numId="6" w16cid:durableId="2056613228">
    <w:abstractNumId w:val="18"/>
  </w:num>
  <w:num w:numId="7" w16cid:durableId="1502282581">
    <w:abstractNumId w:val="9"/>
  </w:num>
  <w:num w:numId="8" w16cid:durableId="165443696">
    <w:abstractNumId w:val="1"/>
  </w:num>
  <w:num w:numId="9" w16cid:durableId="1546141392">
    <w:abstractNumId w:val="9"/>
    <w:lvlOverride w:ilvl="0">
      <w:startOverride w:val="1"/>
    </w:lvlOverride>
  </w:num>
  <w:num w:numId="10" w16cid:durableId="589050747">
    <w:abstractNumId w:val="20"/>
  </w:num>
  <w:num w:numId="11" w16cid:durableId="339699937">
    <w:abstractNumId w:val="16"/>
  </w:num>
  <w:num w:numId="12" w16cid:durableId="1128162696">
    <w:abstractNumId w:val="7"/>
  </w:num>
  <w:num w:numId="13" w16cid:durableId="1884252288">
    <w:abstractNumId w:val="15"/>
  </w:num>
  <w:num w:numId="14" w16cid:durableId="768626146">
    <w:abstractNumId w:val="21"/>
  </w:num>
  <w:num w:numId="15" w16cid:durableId="1972859498">
    <w:abstractNumId w:val="13"/>
  </w:num>
  <w:num w:numId="16" w16cid:durableId="1159610313">
    <w:abstractNumId w:val="8"/>
  </w:num>
  <w:num w:numId="17" w16cid:durableId="506215693">
    <w:abstractNumId w:val="26"/>
  </w:num>
  <w:num w:numId="18" w16cid:durableId="1686441214">
    <w:abstractNumId w:val="27"/>
  </w:num>
  <w:num w:numId="19" w16cid:durableId="840125791">
    <w:abstractNumId w:val="3"/>
  </w:num>
  <w:num w:numId="20" w16cid:durableId="265505946">
    <w:abstractNumId w:val="2"/>
  </w:num>
  <w:num w:numId="21" w16cid:durableId="722950085">
    <w:abstractNumId w:val="11"/>
  </w:num>
  <w:num w:numId="22" w16cid:durableId="227149560">
    <w:abstractNumId w:val="11"/>
    <w:lvlOverride w:ilvl="0">
      <w:startOverride w:val="1"/>
    </w:lvlOverride>
  </w:num>
  <w:num w:numId="23" w16cid:durableId="2082873358">
    <w:abstractNumId w:val="25"/>
  </w:num>
  <w:num w:numId="24" w16cid:durableId="587736786">
    <w:abstractNumId w:val="11"/>
    <w:lvlOverride w:ilvl="0">
      <w:startOverride w:val="1"/>
    </w:lvlOverride>
  </w:num>
  <w:num w:numId="25" w16cid:durableId="1616787123">
    <w:abstractNumId w:val="11"/>
    <w:lvlOverride w:ilvl="0">
      <w:startOverride w:val="1"/>
    </w:lvlOverride>
  </w:num>
  <w:num w:numId="26" w16cid:durableId="604267267">
    <w:abstractNumId w:val="12"/>
  </w:num>
  <w:num w:numId="27" w16cid:durableId="2091348656">
    <w:abstractNumId w:val="22"/>
  </w:num>
  <w:num w:numId="28" w16cid:durableId="1246652028">
    <w:abstractNumId w:val="11"/>
    <w:lvlOverride w:ilvl="0">
      <w:startOverride w:val="1"/>
    </w:lvlOverride>
  </w:num>
  <w:num w:numId="29" w16cid:durableId="425272816">
    <w:abstractNumId w:val="23"/>
  </w:num>
  <w:num w:numId="30" w16cid:durableId="113982639">
    <w:abstractNumId w:val="11"/>
  </w:num>
  <w:num w:numId="31" w16cid:durableId="571309795">
    <w:abstractNumId w:val="11"/>
    <w:lvlOverride w:ilvl="0">
      <w:startOverride w:val="1"/>
    </w:lvlOverride>
  </w:num>
  <w:num w:numId="32" w16cid:durableId="876963945">
    <w:abstractNumId w:val="11"/>
    <w:lvlOverride w:ilvl="0">
      <w:startOverride w:val="1"/>
    </w:lvlOverride>
  </w:num>
  <w:num w:numId="33" w16cid:durableId="1966160699">
    <w:abstractNumId w:val="0"/>
  </w:num>
  <w:num w:numId="34" w16cid:durableId="2047674781">
    <w:abstractNumId w:val="14"/>
  </w:num>
  <w:num w:numId="35" w16cid:durableId="1521427355">
    <w:abstractNumId w:val="5"/>
  </w:num>
  <w:num w:numId="36" w16cid:durableId="70547716">
    <w:abstractNumId w:val="4"/>
  </w:num>
  <w:num w:numId="37" w16cid:durableId="16729526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6FF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C5B07"/>
    <w:rsid w:val="002D07A8"/>
    <w:rsid w:val="003127FD"/>
    <w:rsid w:val="003405EA"/>
    <w:rsid w:val="00404B31"/>
    <w:rsid w:val="0044254E"/>
    <w:rsid w:val="00443B2E"/>
    <w:rsid w:val="00455BAC"/>
    <w:rsid w:val="00474F67"/>
    <w:rsid w:val="0048500D"/>
    <w:rsid w:val="00524E1B"/>
    <w:rsid w:val="00592613"/>
    <w:rsid w:val="005A01CB"/>
    <w:rsid w:val="005B16FF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084F"/>
    <w:rsid w:val="00797FA7"/>
    <w:rsid w:val="007F2A40"/>
    <w:rsid w:val="00806EDF"/>
    <w:rsid w:val="008C1F1C"/>
    <w:rsid w:val="008E63F7"/>
    <w:rsid w:val="009975A0"/>
    <w:rsid w:val="009A2CD2"/>
    <w:rsid w:val="009C5C6E"/>
    <w:rsid w:val="00A2454C"/>
    <w:rsid w:val="00AE245C"/>
    <w:rsid w:val="00B054EC"/>
    <w:rsid w:val="00B92864"/>
    <w:rsid w:val="00BA1E6E"/>
    <w:rsid w:val="00BE2446"/>
    <w:rsid w:val="00BE2C21"/>
    <w:rsid w:val="00BF7F8D"/>
    <w:rsid w:val="00C01D20"/>
    <w:rsid w:val="00C202BF"/>
    <w:rsid w:val="00C858D7"/>
    <w:rsid w:val="00CB2F8C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FD6674"/>
  <w15:docId w15:val="{71383F2B-E183-407E-BF92-483F238AC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B16F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B16FF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8E63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hse.gov.uk/pubns/indg285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5FE0E-55F8-42AC-9D3A-88F7890761B6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01e15224-84b2-4570-bdea-a67bb94d0921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7c04300a-231c-4281-9146-a98f6f4a7af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BAFB636-66F4-4006-A844-07D6AF2F9F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73EF3-03A6-4BFC-8959-64237C21C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6</cp:revision>
  <cp:lastPrinted>2013-05-15T12:05:00Z</cp:lastPrinted>
  <dcterms:created xsi:type="dcterms:W3CDTF">2021-07-30T15:58:00Z</dcterms:created>
  <dcterms:modified xsi:type="dcterms:W3CDTF">2025-07-18T08:20:00Z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2025-06-01T15:55:14Z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d609a852-ae91-4f1c-bad5-5a3cb926afcc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